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58F" w:rsidRPr="008978B2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93658F" w:rsidRPr="008978B2" w:rsidRDefault="0093658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13.12.2016</w:t>
      </w:r>
    </w:p>
    <w:p w:rsidR="0093658F" w:rsidRPr="008978B2" w:rsidRDefault="0093658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93658F" w:rsidRPr="008978B2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93658F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3658F" w:rsidRPr="008978B2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3658F" w:rsidRPr="008978B2" w:rsidRDefault="0093658F" w:rsidP="00FE458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93658F" w:rsidRDefault="0093658F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3658F" w:rsidRPr="00CA691C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 w:rsidRPr="00894EC3">
        <w:rPr>
          <w:rFonts w:ascii="Comic Sans MS" w:hAnsi="Comic Sans MS"/>
          <w:sz w:val="20"/>
          <w:szCs w:val="20"/>
        </w:rPr>
        <w:t>Öğretmen</w:t>
      </w:r>
      <w:r w:rsidRPr="00CA691C">
        <w:rPr>
          <w:rFonts w:ascii="Comic Sans MS" w:hAnsi="Comic Sans MS"/>
          <w:sz w:val="20"/>
          <w:szCs w:val="20"/>
        </w:rPr>
        <w:t xml:space="preserve"> çocukları sarılıp karşıladıktan sonra bir süre onlarla sohbet eder. Ardından oyun köşelerinde ser</w:t>
      </w:r>
      <w:r>
        <w:rPr>
          <w:rFonts w:ascii="Comic Sans MS" w:hAnsi="Comic Sans MS"/>
          <w:sz w:val="20"/>
          <w:szCs w:val="20"/>
        </w:rPr>
        <w:t>best oynayabileceklerini söyler,</w:t>
      </w:r>
      <w:r w:rsidRPr="00CA691C">
        <w:rPr>
          <w:rFonts w:ascii="Comic Sans MS" w:hAnsi="Comic Sans MS"/>
          <w:sz w:val="20"/>
          <w:szCs w:val="20"/>
        </w:rPr>
        <w:t xml:space="preserve"> kararsız olanlara rehberlik edilir. Öğrenme merkezini seçen çocuk ilgisi doğrultusunda etkinliğini sürdürür.</w:t>
      </w:r>
    </w:p>
    <w:p w:rsidR="0093658F" w:rsidRPr="00CA691C" w:rsidRDefault="0093658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CA691C">
        <w:rPr>
          <w:rFonts w:ascii="Comic Sans MS" w:hAnsi="Comic Sans MS"/>
          <w:b/>
          <w:sz w:val="20"/>
          <w:szCs w:val="20"/>
        </w:rPr>
        <w:t>Oyun Zaman</w:t>
      </w:r>
      <w:r w:rsidRPr="00CA691C">
        <w:rPr>
          <w:rFonts w:ascii="Comic Sans MS" w:hAnsi="Comic Sans MS" w:cs="Calibri"/>
          <w:b/>
          <w:sz w:val="20"/>
          <w:szCs w:val="20"/>
        </w:rPr>
        <w:t>ı</w:t>
      </w:r>
    </w:p>
    <w:p w:rsidR="0093658F" w:rsidRPr="008978B2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3658F" w:rsidRPr="008978B2" w:rsidRDefault="0093658F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3658F" w:rsidRPr="008978B2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93658F" w:rsidRPr="008978B2" w:rsidRDefault="0093658F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3658F" w:rsidRPr="008978B2" w:rsidRDefault="0093658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3658F" w:rsidRPr="008978B2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ALTI RAKAMI</w:t>
      </w:r>
      <w:bookmarkStart w:id="0" w:name="_GoBack"/>
      <w:bookmarkEnd w:id="0"/>
      <w:r w:rsidRPr="008978B2">
        <w:rPr>
          <w:rFonts w:ascii="Comic Sans MS" w:hAnsi="Comic Sans MS"/>
          <w:sz w:val="20"/>
          <w:szCs w:val="20"/>
        </w:rPr>
        <w:t xml:space="preserve"> ” isimli </w:t>
      </w:r>
      <w:r>
        <w:rPr>
          <w:rFonts w:ascii="Comic Sans MS" w:hAnsi="Comic Sans MS"/>
          <w:sz w:val="20"/>
          <w:szCs w:val="20"/>
        </w:rPr>
        <w:t xml:space="preserve"> okuma yazmaya hazırlık çalışmaları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93658F" w:rsidRPr="008978B2" w:rsidRDefault="0093658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3658F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3658F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3658F" w:rsidRPr="008978B2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3658F" w:rsidRPr="008978B2" w:rsidRDefault="0093658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93658F" w:rsidRPr="008978B2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93658F" w:rsidRPr="008978B2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93658F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3658F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3658F" w:rsidRPr="008978B2" w:rsidRDefault="0093658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3658F" w:rsidRDefault="0093658F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3658F" w:rsidRDefault="0093658F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3658F" w:rsidRPr="005257B5" w:rsidRDefault="0093658F" w:rsidP="005257B5"/>
    <w:p w:rsidR="0093658F" w:rsidRPr="00436F22" w:rsidRDefault="0093658F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93658F" w:rsidRDefault="0093658F" w:rsidP="00577EBE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ALTI  RAKAMI</w:t>
      </w:r>
    </w:p>
    <w:p w:rsidR="0093658F" w:rsidRPr="00436F22" w:rsidRDefault="0093658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okuma yazmaya hazırlık çalışmaları ( Bireysel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93658F" w:rsidRDefault="0093658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93658F" w:rsidRPr="00436F22" w:rsidRDefault="0093658F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93658F" w:rsidRPr="00BB3A48" w:rsidRDefault="0093658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9pt;width:306.5pt;height:304.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">
            <v:textbox>
              <w:txbxContent>
                <w:p w:rsidR="0093658F" w:rsidRDefault="0093658F" w:rsidP="005257B5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93658F" w:rsidRPr="005257B5" w:rsidRDefault="0093658F" w:rsidP="005257B5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4: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 Nesneleri sayar.</w:t>
                  </w:r>
                </w:p>
                <w:p w:rsidR="0093658F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Belirtilen sayı kadar nesneyi gösterir.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Saydığı nesnelerin kaç tane olduğunu söyler. 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5: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 Nesne ya da varlıkları gözlemler.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Göstergeleri:Nesne/varlığın miktarını söyler. 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12: 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Yazı farkındalığı gösterir.</w:t>
                  </w:r>
                </w:p>
                <w:p w:rsidR="0093658F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Yazının yönünü gösterir.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10: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 Görsel materyalleri okur.</w:t>
                  </w:r>
                </w:p>
                <w:p w:rsidR="0093658F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Görsel materyallerle ilgili sorulara cevap verir. 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PSİKOMOTOR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4: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 Küçük kas kullanımı gerektiren hareketleri yapar. 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Göstergeleri:Nesneleri toplar. Kalemi doğru tutar.</w:t>
                  </w:r>
                </w:p>
                <w:p w:rsidR="0093658F" w:rsidRPr="00C516F1" w:rsidRDefault="0093658F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Kalem kontrolünü sağlar. Çizgileri istenilen nitelikte çizer.</w:t>
                  </w:r>
                </w:p>
                <w:p w:rsidR="0093658F" w:rsidRPr="00D6187A" w:rsidRDefault="0093658F" w:rsidP="00F12C2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13.9pt;margin-top:3.9pt;width:423.25pt;height:404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">
            <v:textbox>
              <w:txbxContent>
                <w:p w:rsidR="0093658F" w:rsidRDefault="0093658F" w:rsidP="00D6187A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6187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93658F" w:rsidRDefault="0093658F" w:rsidP="00D618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</w:p>
                <w:p w:rsidR="0093658F" w:rsidRPr="005257B5" w:rsidRDefault="0093658F" w:rsidP="005257B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Yere büyük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çe bir daire çizilerek, içine  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oyuncaklar  dökülür. Öğretmen çocuklara  6 parmak  göstererek;  ‘’ sizce benim  kaç tane parmağım açık, haydi birlikte sayalım’’ der. Sınıfça  1-2-3-4-5 ve 6 diye parmaklar sayılır. Aynısını çocukların da yapması istenir. Bu şekilde birkaç kez sayma işlemi yapılarak pekiştirme yapılır. ‘’ Şimdi ben düdüğümü ç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alacağım ve sizler 6 tane oyuncağı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 alarak masalara geçeceksi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niz’’ der. ‘’ Sadece 6 tane 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 almaya dikkat edin lütfen’’ diyerek uyarı yapılır. Çocuklar hazır olunca komut verilir ve her çocuğun  6 ‘ş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ar tane oyuncak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 almasına rehberlik edilir. Etkinliğin  sonunda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her çocuk kendi önündeki oyuncakl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arı sayar öğretmenine söyler.</w:t>
                  </w:r>
                </w:p>
                <w:p w:rsidR="0093658F" w:rsidRPr="005257B5" w:rsidRDefault="0093658F" w:rsidP="005257B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Tahtaya büyükçe </w:t>
                  </w:r>
                  <w:r w:rsidRPr="00525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 rakamı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 yazılır (rakamın yazılış yönüne dikkat edilir) yeni rakam tanıtılır. Çalışma sayfaları dağıtılır, yönergeye uygun ö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ğretmen rehberliğinde yapılır.</w:t>
                  </w:r>
                </w:p>
                <w:p w:rsidR="0093658F" w:rsidRPr="005257B5" w:rsidRDefault="0093658F" w:rsidP="005257B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3658F" w:rsidRPr="005257B5" w:rsidRDefault="0093658F" w:rsidP="005257B5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‘</w:t>
                  </w:r>
                  <w:r w:rsidRPr="00525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’Sayılar’’ 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parmak oyunu oynanır</w:t>
                  </w:r>
                </w:p>
                <w:p w:rsidR="0093658F" w:rsidRPr="005257B5" w:rsidRDefault="0093658F" w:rsidP="005257B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Sayıların ilki bir,                    Beşten sonra altı              Sekiz çöp, sekiz ceviz,       </w:t>
                  </w:r>
                </w:p>
                <w:p w:rsidR="0093658F" w:rsidRPr="005257B5" w:rsidRDefault="0093658F" w:rsidP="005257B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Ardından iki gelir,                  Nerede kaldı kahvaltı,       Sekizden sonra dokuz,</w:t>
                  </w:r>
                </w:p>
                <w:p w:rsidR="0093658F" w:rsidRPr="005257B5" w:rsidRDefault="0093658F" w:rsidP="005257B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Şöyle üç,                               Altıdan sonra yedi,              Dokuzu geçince on,</w:t>
                  </w:r>
                </w:p>
                <w:p w:rsidR="0093658F" w:rsidRPr="005257B5" w:rsidRDefault="0093658F" w:rsidP="005257B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Şöyle dört, beş,                     Kedi ciğeri yedi                  Dokuzu geçince on,</w:t>
                  </w:r>
                </w:p>
                <w:p w:rsidR="0093658F" w:rsidRPr="005257B5" w:rsidRDefault="0093658F" w:rsidP="005257B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Hani bizim beş kardeş           Saymayı öğrendik biz,         Sayılara yoktur son.</w:t>
                  </w:r>
                </w:p>
                <w:p w:rsidR="0093658F" w:rsidRDefault="0093658F" w:rsidP="00D618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3658F" w:rsidRPr="00D6187A" w:rsidRDefault="0093658F" w:rsidP="00D618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 rakamından neler çizebiliriz diye sorulur, beyin fırtınası yapılır. Kağıt ve boya kalemleri dağıtılır. Çocukların çizimlerini anlatmaları sağlanır</w:t>
                  </w:r>
                </w:p>
              </w:txbxContent>
            </v:textbox>
          </v:shape>
        </w:pict>
      </w:r>
    </w:p>
    <w:p w:rsidR="0093658F" w:rsidRPr="00BB3A48" w:rsidRDefault="0093658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93658F" w:rsidRPr="00BB3A48" w:rsidRDefault="0093658F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4" o:spid="_x0000_s1028" type="#_x0000_t202" style="position:absolute;margin-left:-6.35pt;margin-top:293.05pt;width:306.5pt;height:97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<v:textbox>
              <w:txbxContent>
                <w:p w:rsidR="0093658F" w:rsidRPr="00894EC3" w:rsidRDefault="0093658F" w:rsidP="00894EC3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894EC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ER</w:t>
                  </w:r>
                </w:p>
                <w:p w:rsidR="0093658F" w:rsidRPr="00894EC3" w:rsidRDefault="0093658F" w:rsidP="00894E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Oyuncaklar,kağıt ve kalemler</w:t>
                  </w:r>
                  <w:r w:rsidRPr="00894EC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</w:t>
                  </w:r>
                </w:p>
                <w:p w:rsidR="0093658F" w:rsidRPr="00894EC3" w:rsidRDefault="0093658F" w:rsidP="00894EC3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894EC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93658F" w:rsidRDefault="0093658F" w:rsidP="00894E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93658F" w:rsidRPr="00894EC3" w:rsidRDefault="0093658F" w:rsidP="00894EC3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894EC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93658F" w:rsidRPr="00436F22" w:rsidRDefault="0093658F" w:rsidP="00894E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6 rakamı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93658F" w:rsidRPr="00890E89" w:rsidRDefault="0093658F" w:rsidP="00A12517">
      <w:pPr>
        <w:pStyle w:val="ListParagraph"/>
      </w:pPr>
      <w:r>
        <w:rPr>
          <w:noProof/>
        </w:rPr>
        <w:pict>
          <v:shape id="Text Box 9" o:spid="_x0000_s1029" type="#_x0000_t202" style="position:absolute;left:0;text-align:left;margin-left:316.9pt;margin-top:-31.1pt;width:418.5pt;height:61.8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">
            <v:textbox>
              <w:txbxContent>
                <w:p w:rsidR="0093658F" w:rsidRPr="007706DB" w:rsidRDefault="0093658F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left:0;text-align:left;margin-left:-5.6pt;margin-top:-31.1pt;width:294.75pt;height:68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">
            <v:textbox>
              <w:txbxContent>
                <w:p w:rsidR="0093658F" w:rsidRPr="00894EC3" w:rsidRDefault="0093658F" w:rsidP="00894E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94E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  <w:r w:rsidRPr="00894EC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93658F" w:rsidRPr="00894EC3" w:rsidRDefault="0093658F" w:rsidP="00894E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EC3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</w:p>
              </w:txbxContent>
            </v:textbox>
          </v:shape>
        </w:pict>
      </w:r>
    </w:p>
    <w:p w:rsidR="0093658F" w:rsidRPr="00890E89" w:rsidRDefault="0093658F" w:rsidP="00890E89"/>
    <w:p w:rsidR="0093658F" w:rsidRPr="00890E89" w:rsidRDefault="0093658F" w:rsidP="00890E89"/>
    <w:p w:rsidR="0093658F" w:rsidRDefault="0093658F" w:rsidP="00894EC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93658F" w:rsidRDefault="0093658F" w:rsidP="005257B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neler öğrendik</w:t>
      </w:r>
    </w:p>
    <w:p w:rsidR="0093658F" w:rsidRPr="005257B5" w:rsidRDefault="0093658F" w:rsidP="005257B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5257B5">
        <w:rPr>
          <w:rFonts w:ascii="Comic Sans MS" w:hAnsi="Comic Sans MS"/>
          <w:sz w:val="20"/>
          <w:szCs w:val="20"/>
        </w:rPr>
        <w:t>6 rakamının şeklini neye benzettiniz?</w:t>
      </w:r>
    </w:p>
    <w:p w:rsidR="0093658F" w:rsidRDefault="0093658F" w:rsidP="005257B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5257B5">
        <w:rPr>
          <w:rFonts w:ascii="Comic Sans MS" w:hAnsi="Comic Sans MS"/>
          <w:sz w:val="20"/>
          <w:szCs w:val="20"/>
        </w:rPr>
        <w:t>Yazarken zorlandınız mı?</w:t>
      </w:r>
    </w:p>
    <w:p w:rsidR="0093658F" w:rsidRDefault="0093658F" w:rsidP="005257B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 rakamından neler çizdiniz?</w:t>
      </w:r>
    </w:p>
    <w:p w:rsidR="0093658F" w:rsidRPr="007E7A08" w:rsidRDefault="0093658F" w:rsidP="007E7A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3.sayı/28.29.30</w:t>
      </w:r>
      <w:r w:rsidRPr="00355356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355356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 xml:space="preserve">lar </w:t>
      </w:r>
      <w:r w:rsidRPr="00355356">
        <w:rPr>
          <w:rFonts w:ascii="Comic Sans MS" w:hAnsi="Comic Sans MS"/>
          <w:sz w:val="20"/>
          <w:szCs w:val="20"/>
        </w:rPr>
        <w:t xml:space="preserve"> yönergeler doğrultusunda yapılır.</w:t>
      </w:r>
    </w:p>
    <w:p w:rsidR="0093658F" w:rsidRDefault="0093658F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3658F" w:rsidRDefault="0093658F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3658F" w:rsidRDefault="0093658F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3658F" w:rsidRDefault="0093658F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3658F" w:rsidRDefault="0093658F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3658F" w:rsidRDefault="0093658F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3658F" w:rsidRDefault="0093658F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658F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58F" w:rsidRDefault="0093658F" w:rsidP="00806A98">
      <w:pPr>
        <w:spacing w:after="0" w:line="240" w:lineRule="auto"/>
      </w:pPr>
      <w:r>
        <w:separator/>
      </w:r>
    </w:p>
  </w:endnote>
  <w:endnote w:type="continuationSeparator" w:id="0">
    <w:p w:rsidR="0093658F" w:rsidRDefault="0093658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58F" w:rsidRDefault="0093658F">
    <w:pPr>
      <w:pStyle w:val="Footer"/>
    </w:pPr>
  </w:p>
  <w:p w:rsidR="0093658F" w:rsidRDefault="0093658F">
    <w:pPr>
      <w:pStyle w:val="Footer"/>
    </w:pPr>
  </w:p>
  <w:p w:rsidR="0093658F" w:rsidRDefault="009365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58F" w:rsidRDefault="0093658F" w:rsidP="00806A98">
      <w:pPr>
        <w:spacing w:after="0" w:line="240" w:lineRule="auto"/>
      </w:pPr>
      <w:r>
        <w:separator/>
      </w:r>
    </w:p>
  </w:footnote>
  <w:footnote w:type="continuationSeparator" w:id="0">
    <w:p w:rsidR="0093658F" w:rsidRDefault="0093658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50CF7"/>
    <w:rsid w:val="000614C2"/>
    <w:rsid w:val="000867DE"/>
    <w:rsid w:val="000D3624"/>
    <w:rsid w:val="000F3B1A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508AC"/>
    <w:rsid w:val="002A1BCC"/>
    <w:rsid w:val="002A797B"/>
    <w:rsid w:val="002B5687"/>
    <w:rsid w:val="002C40DB"/>
    <w:rsid w:val="002E1DBF"/>
    <w:rsid w:val="002F4C62"/>
    <w:rsid w:val="0030759F"/>
    <w:rsid w:val="00355356"/>
    <w:rsid w:val="003A2AC5"/>
    <w:rsid w:val="003C0F4A"/>
    <w:rsid w:val="003C2D3A"/>
    <w:rsid w:val="003E254C"/>
    <w:rsid w:val="00411C7A"/>
    <w:rsid w:val="00430623"/>
    <w:rsid w:val="00436F22"/>
    <w:rsid w:val="00441942"/>
    <w:rsid w:val="00445C4B"/>
    <w:rsid w:val="00446ED2"/>
    <w:rsid w:val="00455396"/>
    <w:rsid w:val="00497BC7"/>
    <w:rsid w:val="004B0581"/>
    <w:rsid w:val="004C5BC8"/>
    <w:rsid w:val="004D71CA"/>
    <w:rsid w:val="004E21F3"/>
    <w:rsid w:val="004F21E0"/>
    <w:rsid w:val="004F353B"/>
    <w:rsid w:val="00504F68"/>
    <w:rsid w:val="00521BB8"/>
    <w:rsid w:val="005257B5"/>
    <w:rsid w:val="00527203"/>
    <w:rsid w:val="00561C6E"/>
    <w:rsid w:val="00577EBE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4F63"/>
    <w:rsid w:val="007706DB"/>
    <w:rsid w:val="007B397C"/>
    <w:rsid w:val="007E2CEA"/>
    <w:rsid w:val="007E7A08"/>
    <w:rsid w:val="00801C8B"/>
    <w:rsid w:val="00806A98"/>
    <w:rsid w:val="008432E8"/>
    <w:rsid w:val="00847A01"/>
    <w:rsid w:val="0085733F"/>
    <w:rsid w:val="008637FB"/>
    <w:rsid w:val="00890E89"/>
    <w:rsid w:val="00894EC3"/>
    <w:rsid w:val="008978B2"/>
    <w:rsid w:val="008B7296"/>
    <w:rsid w:val="008E20FE"/>
    <w:rsid w:val="009319CC"/>
    <w:rsid w:val="009322A4"/>
    <w:rsid w:val="0093658F"/>
    <w:rsid w:val="009367C8"/>
    <w:rsid w:val="00942E94"/>
    <w:rsid w:val="00954DBC"/>
    <w:rsid w:val="00997750"/>
    <w:rsid w:val="009A20AC"/>
    <w:rsid w:val="009A586A"/>
    <w:rsid w:val="00A0112F"/>
    <w:rsid w:val="00A10CBE"/>
    <w:rsid w:val="00A12517"/>
    <w:rsid w:val="00A137A6"/>
    <w:rsid w:val="00A16277"/>
    <w:rsid w:val="00A62724"/>
    <w:rsid w:val="00A7335E"/>
    <w:rsid w:val="00A85CB0"/>
    <w:rsid w:val="00A93841"/>
    <w:rsid w:val="00AB5C73"/>
    <w:rsid w:val="00AD00DF"/>
    <w:rsid w:val="00AE611F"/>
    <w:rsid w:val="00B131D1"/>
    <w:rsid w:val="00B46D9D"/>
    <w:rsid w:val="00B64698"/>
    <w:rsid w:val="00B67CE3"/>
    <w:rsid w:val="00BA482B"/>
    <w:rsid w:val="00BB3A48"/>
    <w:rsid w:val="00BC6104"/>
    <w:rsid w:val="00BE067A"/>
    <w:rsid w:val="00BF11B3"/>
    <w:rsid w:val="00C06BDC"/>
    <w:rsid w:val="00C110B3"/>
    <w:rsid w:val="00C3789F"/>
    <w:rsid w:val="00C516F1"/>
    <w:rsid w:val="00C644FA"/>
    <w:rsid w:val="00C66B23"/>
    <w:rsid w:val="00C903B4"/>
    <w:rsid w:val="00CA20A7"/>
    <w:rsid w:val="00CA691C"/>
    <w:rsid w:val="00CB0A5C"/>
    <w:rsid w:val="00CE6E6F"/>
    <w:rsid w:val="00D5731D"/>
    <w:rsid w:val="00D6187A"/>
    <w:rsid w:val="00D94A26"/>
    <w:rsid w:val="00DC4568"/>
    <w:rsid w:val="00E04A58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41EAB"/>
    <w:rsid w:val="00F53DE0"/>
    <w:rsid w:val="00F61B8B"/>
    <w:rsid w:val="00F875E3"/>
    <w:rsid w:val="00F91FFA"/>
    <w:rsid w:val="00F92AFE"/>
    <w:rsid w:val="00FC374B"/>
    <w:rsid w:val="00FC771F"/>
    <w:rsid w:val="00FE4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94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4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165</Words>
  <Characters>942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12</cp:revision>
  <dcterms:created xsi:type="dcterms:W3CDTF">2016-06-14T14:55:00Z</dcterms:created>
  <dcterms:modified xsi:type="dcterms:W3CDTF">2016-08-30T12:22:00Z</dcterms:modified>
</cp:coreProperties>
</file>